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5E" w:rsidRPr="00D974BB" w:rsidRDefault="00F9475E" w:rsidP="007849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46EB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асюринское СП_14а герб" style="width:36pt;height:41.25pt;visibility:visible">
            <v:imagedata r:id="rId5" o:title=""/>
          </v:shape>
        </w:pict>
      </w:r>
    </w:p>
    <w:p w:rsidR="00F9475E" w:rsidRDefault="00F9475E" w:rsidP="0021024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60D5B">
        <w:rPr>
          <w:rFonts w:ascii="Times New Roman" w:hAnsi="Times New Roman" w:cs="Times New Roman"/>
          <w:b/>
          <w:bCs/>
          <w:sz w:val="28"/>
          <w:szCs w:val="28"/>
        </w:rPr>
        <w:t>АДМИНИСТРАЦИЯ ВАСЮРИНСКОГО СЕЛЬСКОГО ПОСЕЛЕНИЯ ДИНСКОГО РАЙОНА</w:t>
      </w:r>
    </w:p>
    <w:p w:rsidR="00F9475E" w:rsidRDefault="00F9475E" w:rsidP="00DA30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РАСПОРЯЖЕНИЯ</w:t>
      </w:r>
    </w:p>
    <w:p w:rsidR="00F9475E" w:rsidRPr="00D974BB" w:rsidRDefault="00F9475E" w:rsidP="00784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974B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23.01.2015</w:t>
      </w:r>
      <w:r w:rsidRPr="00D974BB">
        <w:rPr>
          <w:rFonts w:ascii="Times New Roman" w:hAnsi="Times New Roman" w:cs="Times New Roman"/>
          <w:sz w:val="28"/>
          <w:szCs w:val="28"/>
        </w:rPr>
        <w:tab/>
      </w:r>
      <w:r w:rsidRPr="00D974BB">
        <w:rPr>
          <w:rFonts w:ascii="Times New Roman" w:hAnsi="Times New Roman" w:cs="Times New Roman"/>
          <w:sz w:val="28"/>
          <w:szCs w:val="28"/>
        </w:rPr>
        <w:tab/>
      </w:r>
      <w:r w:rsidRPr="00D974B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D974B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974B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04-р</w:t>
      </w:r>
    </w:p>
    <w:p w:rsidR="00F9475E" w:rsidRPr="00D974BB" w:rsidRDefault="00F9475E" w:rsidP="007849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475E" w:rsidRDefault="00F9475E" w:rsidP="00EF103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станица Васюринская</w:t>
      </w:r>
    </w:p>
    <w:p w:rsidR="00F9475E" w:rsidRDefault="00F9475E" w:rsidP="00EF10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75E" w:rsidRDefault="00F9475E" w:rsidP="00755AE4">
      <w:pPr>
        <w:tabs>
          <w:tab w:val="left" w:pos="1125"/>
          <w:tab w:val="center" w:pos="4677"/>
          <w:tab w:val="left" w:pos="801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:rsidR="00F9475E" w:rsidRDefault="00F9475E" w:rsidP="003664DE">
      <w:pPr>
        <w:tabs>
          <w:tab w:val="left" w:pos="11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О проведении аттестации муниципальных служащих администрации Васюринского сельского поселения</w:t>
      </w:r>
    </w:p>
    <w:p w:rsidR="00F9475E" w:rsidRDefault="00F9475E" w:rsidP="003664D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475E" w:rsidRDefault="00F9475E" w:rsidP="003664D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9.1, 18  Федерального  закона  от 2 марта 2007 N 25-ФЗ "О муниципальной  службе в Российской Федерации", статьями 7.1, 16, 16.1 Закона Краснодарского края от 08 июня 2007 № 1244-КЗ «О муниципальной службе в Краснодарском крае», Законом Краснодарского края от 27 сентября 2007 № 1323-КЗ «О типовом положении, о проведении аттестации муниципальных служащих», Законом Краснодарского края от 03 июня 2009 № 1740-КЗ «О порядке присвоения и сохранения классных чинов муниципальных служащих в Краснодарском крае», в целях формирования компетентного кадрового состава, а также в целях определения соответствия муниципальных служащих администрации Васюринского сельского поселения  замещаемым должностям муниципальной службы и оценки их профессионального уровня:</w:t>
      </w:r>
    </w:p>
    <w:p w:rsidR="00F9475E" w:rsidRDefault="00F9475E" w:rsidP="003664DE">
      <w:pPr>
        <w:tabs>
          <w:tab w:val="left" w:pos="11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1. Провести аттестационный экзамен  для муниципальных   служащих, администрации Васюринского сельского поселения  27 февраля  2015года.</w:t>
      </w:r>
    </w:p>
    <w:p w:rsidR="00F9475E" w:rsidRDefault="00F9475E" w:rsidP="003664DE">
      <w:pPr>
        <w:tabs>
          <w:tab w:val="left" w:pos="11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2.Начальнику общего отдела (Дзыбова):</w:t>
      </w:r>
    </w:p>
    <w:p w:rsidR="00F9475E" w:rsidRDefault="00F9475E" w:rsidP="003664DE">
      <w:pPr>
        <w:tabs>
          <w:tab w:val="left" w:pos="11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2.1.подготовить список муниципальных служащих администрации подлежащих аттестации;</w:t>
      </w:r>
    </w:p>
    <w:p w:rsidR="00F9475E" w:rsidRDefault="00F9475E" w:rsidP="003664DE">
      <w:pPr>
        <w:tabs>
          <w:tab w:val="left" w:pos="11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2.2. довести до сведения каждого подлежащего аттестации муниципального служащего распоряжение о проведении аттестации;</w:t>
      </w:r>
    </w:p>
    <w:p w:rsidR="00F9475E" w:rsidRDefault="00F9475E" w:rsidP="003664DE">
      <w:pPr>
        <w:tabs>
          <w:tab w:val="left" w:pos="11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3.Начальникам функциональных отделов подготовить отзывы   на муниципальных служащих  подлежащих аттестации;</w:t>
      </w:r>
    </w:p>
    <w:p w:rsidR="00F9475E" w:rsidRDefault="00F9475E" w:rsidP="003664DE">
      <w:pPr>
        <w:tabs>
          <w:tab w:val="left" w:pos="11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Контроль за выполнением настоящего распоряжения возложить на начальника общего отдела администрации Васюринского сельского поселения  З.К.Дзыбова. </w:t>
      </w:r>
    </w:p>
    <w:p w:rsidR="00F9475E" w:rsidRDefault="00F9475E" w:rsidP="003664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Распоряжение вступает в силу со дня его подписания.</w:t>
      </w:r>
    </w:p>
    <w:p w:rsidR="00F9475E" w:rsidRDefault="00F9475E" w:rsidP="00366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475E" w:rsidRDefault="00F9475E" w:rsidP="00366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475E" w:rsidRDefault="00F9475E" w:rsidP="003664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Васюринского</w:t>
      </w:r>
    </w:p>
    <w:p w:rsidR="00F9475E" w:rsidRDefault="00F9475E" w:rsidP="003664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          Д.А.Позов</w:t>
      </w:r>
    </w:p>
    <w:p w:rsidR="00F9475E" w:rsidRPr="00763B05" w:rsidRDefault="00F9475E" w:rsidP="003664DE">
      <w:pPr>
        <w:tabs>
          <w:tab w:val="left" w:pos="1125"/>
          <w:tab w:val="center" w:pos="4677"/>
          <w:tab w:val="left" w:pos="80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F9475E" w:rsidRPr="00763B05" w:rsidSect="003664DE">
      <w:pgSz w:w="11906" w:h="16838"/>
      <w:pgMar w:top="851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506"/>
    <w:multiLevelType w:val="hybridMultilevel"/>
    <w:tmpl w:val="396ADEF8"/>
    <w:lvl w:ilvl="0" w:tplc="D89C55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F447C6"/>
    <w:multiLevelType w:val="hybridMultilevel"/>
    <w:tmpl w:val="2A2AEC6A"/>
    <w:lvl w:ilvl="0" w:tplc="CD3AD670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E17F6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B7926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581EF7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743EF9"/>
    <w:multiLevelType w:val="hybridMultilevel"/>
    <w:tmpl w:val="396ADEF8"/>
    <w:lvl w:ilvl="0" w:tplc="D89C55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5B164FB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8C6F6A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520B03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DA46A2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BA0B30"/>
    <w:multiLevelType w:val="hybridMultilevel"/>
    <w:tmpl w:val="396ADEF8"/>
    <w:lvl w:ilvl="0" w:tplc="D89C55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FC75BC0"/>
    <w:multiLevelType w:val="hybridMultilevel"/>
    <w:tmpl w:val="CE702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F6AA1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C757BB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D66B0F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9212D0"/>
    <w:multiLevelType w:val="hybridMultilevel"/>
    <w:tmpl w:val="FFDAFBBC"/>
    <w:lvl w:ilvl="0" w:tplc="0419000F">
      <w:start w:val="1"/>
      <w:numFmt w:val="decimal"/>
      <w:pStyle w:val="11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3B022B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3868CD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EF449A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306AB0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564F4A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E715BD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4902B3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13379B"/>
    <w:multiLevelType w:val="hybridMultilevel"/>
    <w:tmpl w:val="396ADEF8"/>
    <w:lvl w:ilvl="0" w:tplc="D89C550C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4F7319"/>
    <w:multiLevelType w:val="hybridMultilevel"/>
    <w:tmpl w:val="CE542346"/>
    <w:lvl w:ilvl="0" w:tplc="1D1E7F0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65D0349"/>
    <w:multiLevelType w:val="hybridMultilevel"/>
    <w:tmpl w:val="2A2AEC6A"/>
    <w:lvl w:ilvl="0" w:tplc="CD3AD67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26">
    <w:nsid w:val="576B648E"/>
    <w:multiLevelType w:val="hybridMultilevel"/>
    <w:tmpl w:val="CE702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6B2D33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A324B9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6C477F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703B7A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5C7947"/>
    <w:multiLevelType w:val="hybridMultilevel"/>
    <w:tmpl w:val="D78005FE"/>
    <w:lvl w:ilvl="0" w:tplc="93828B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32">
    <w:nsid w:val="78D42EBA"/>
    <w:multiLevelType w:val="hybridMultilevel"/>
    <w:tmpl w:val="B1082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2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93D"/>
    <w:rsid w:val="00000D86"/>
    <w:rsid w:val="00003274"/>
    <w:rsid w:val="00004E55"/>
    <w:rsid w:val="000053BD"/>
    <w:rsid w:val="00020E43"/>
    <w:rsid w:val="0002577A"/>
    <w:rsid w:val="00026A28"/>
    <w:rsid w:val="00027193"/>
    <w:rsid w:val="00027F8D"/>
    <w:rsid w:val="00032B10"/>
    <w:rsid w:val="00032D42"/>
    <w:rsid w:val="00034E4D"/>
    <w:rsid w:val="000353DB"/>
    <w:rsid w:val="000361EF"/>
    <w:rsid w:val="0003702F"/>
    <w:rsid w:val="000411B5"/>
    <w:rsid w:val="000417F5"/>
    <w:rsid w:val="00041E56"/>
    <w:rsid w:val="00043A0A"/>
    <w:rsid w:val="00043B4E"/>
    <w:rsid w:val="00044B25"/>
    <w:rsid w:val="000467D2"/>
    <w:rsid w:val="0005134F"/>
    <w:rsid w:val="00056233"/>
    <w:rsid w:val="00057AA6"/>
    <w:rsid w:val="00060713"/>
    <w:rsid w:val="00060CEB"/>
    <w:rsid w:val="00065D55"/>
    <w:rsid w:val="00074CE5"/>
    <w:rsid w:val="0007685B"/>
    <w:rsid w:val="00076B8F"/>
    <w:rsid w:val="00080FE0"/>
    <w:rsid w:val="00085389"/>
    <w:rsid w:val="00085C51"/>
    <w:rsid w:val="00090EFA"/>
    <w:rsid w:val="00092636"/>
    <w:rsid w:val="000A01B4"/>
    <w:rsid w:val="000A2034"/>
    <w:rsid w:val="000A2167"/>
    <w:rsid w:val="000A3479"/>
    <w:rsid w:val="000A6CBC"/>
    <w:rsid w:val="000B3274"/>
    <w:rsid w:val="000B4F74"/>
    <w:rsid w:val="000B65D5"/>
    <w:rsid w:val="000B6B9B"/>
    <w:rsid w:val="000C00B7"/>
    <w:rsid w:val="000C1CE9"/>
    <w:rsid w:val="000C5059"/>
    <w:rsid w:val="000C5879"/>
    <w:rsid w:val="000D0DCD"/>
    <w:rsid w:val="000E009D"/>
    <w:rsid w:val="000E16BE"/>
    <w:rsid w:val="000E26A3"/>
    <w:rsid w:val="000E26E6"/>
    <w:rsid w:val="000E2DCE"/>
    <w:rsid w:val="000E4B89"/>
    <w:rsid w:val="000E6CF7"/>
    <w:rsid w:val="00107699"/>
    <w:rsid w:val="00112B62"/>
    <w:rsid w:val="001131D5"/>
    <w:rsid w:val="0011386C"/>
    <w:rsid w:val="00115B27"/>
    <w:rsid w:val="001163B2"/>
    <w:rsid w:val="001210F3"/>
    <w:rsid w:val="0012193B"/>
    <w:rsid w:val="0012463C"/>
    <w:rsid w:val="00124A4E"/>
    <w:rsid w:val="0012594E"/>
    <w:rsid w:val="0012629B"/>
    <w:rsid w:val="001303BE"/>
    <w:rsid w:val="0013268C"/>
    <w:rsid w:val="001353AE"/>
    <w:rsid w:val="00136E15"/>
    <w:rsid w:val="00137232"/>
    <w:rsid w:val="00137543"/>
    <w:rsid w:val="00142D46"/>
    <w:rsid w:val="00145FAA"/>
    <w:rsid w:val="00147FC4"/>
    <w:rsid w:val="0015114C"/>
    <w:rsid w:val="00151F60"/>
    <w:rsid w:val="00153631"/>
    <w:rsid w:val="00154F86"/>
    <w:rsid w:val="001558DE"/>
    <w:rsid w:val="0015690E"/>
    <w:rsid w:val="0015693B"/>
    <w:rsid w:val="00156BA1"/>
    <w:rsid w:val="00157FE2"/>
    <w:rsid w:val="0016583C"/>
    <w:rsid w:val="001661BC"/>
    <w:rsid w:val="0017128C"/>
    <w:rsid w:val="001714AF"/>
    <w:rsid w:val="00173821"/>
    <w:rsid w:val="001770CA"/>
    <w:rsid w:val="00177DCB"/>
    <w:rsid w:val="00177FC8"/>
    <w:rsid w:val="0018128B"/>
    <w:rsid w:val="0018250C"/>
    <w:rsid w:val="0018324C"/>
    <w:rsid w:val="00185DF1"/>
    <w:rsid w:val="0019163D"/>
    <w:rsid w:val="00192A6C"/>
    <w:rsid w:val="00194DF9"/>
    <w:rsid w:val="00196D8A"/>
    <w:rsid w:val="00197219"/>
    <w:rsid w:val="001A1A87"/>
    <w:rsid w:val="001A2DA1"/>
    <w:rsid w:val="001A32F1"/>
    <w:rsid w:val="001A7593"/>
    <w:rsid w:val="001B3128"/>
    <w:rsid w:val="001B4F13"/>
    <w:rsid w:val="001B604D"/>
    <w:rsid w:val="001B6C3C"/>
    <w:rsid w:val="001B7D9E"/>
    <w:rsid w:val="001C3A5E"/>
    <w:rsid w:val="001C4428"/>
    <w:rsid w:val="001D29B1"/>
    <w:rsid w:val="001D38D7"/>
    <w:rsid w:val="001D3901"/>
    <w:rsid w:val="001D439E"/>
    <w:rsid w:val="001D4472"/>
    <w:rsid w:val="001D5DFC"/>
    <w:rsid w:val="001D6B1E"/>
    <w:rsid w:val="001E0F65"/>
    <w:rsid w:val="001E103A"/>
    <w:rsid w:val="001E3F78"/>
    <w:rsid w:val="001E45DE"/>
    <w:rsid w:val="001E519F"/>
    <w:rsid w:val="001E64FA"/>
    <w:rsid w:val="001F0AD2"/>
    <w:rsid w:val="001F3937"/>
    <w:rsid w:val="001F3C35"/>
    <w:rsid w:val="00200F08"/>
    <w:rsid w:val="002016DD"/>
    <w:rsid w:val="0020311C"/>
    <w:rsid w:val="00205580"/>
    <w:rsid w:val="00205E01"/>
    <w:rsid w:val="00207BA3"/>
    <w:rsid w:val="0021024C"/>
    <w:rsid w:val="00212941"/>
    <w:rsid w:val="0021748D"/>
    <w:rsid w:val="00217CF0"/>
    <w:rsid w:val="00217E51"/>
    <w:rsid w:val="00221270"/>
    <w:rsid w:val="00221497"/>
    <w:rsid w:val="002223DF"/>
    <w:rsid w:val="002233BD"/>
    <w:rsid w:val="00224F26"/>
    <w:rsid w:val="0022515A"/>
    <w:rsid w:val="002263E5"/>
    <w:rsid w:val="0022794B"/>
    <w:rsid w:val="002305CE"/>
    <w:rsid w:val="00232B77"/>
    <w:rsid w:val="002336B4"/>
    <w:rsid w:val="002336DA"/>
    <w:rsid w:val="002357FE"/>
    <w:rsid w:val="00236E02"/>
    <w:rsid w:val="002417D8"/>
    <w:rsid w:val="002435AD"/>
    <w:rsid w:val="002437B0"/>
    <w:rsid w:val="00245A6B"/>
    <w:rsid w:val="00250765"/>
    <w:rsid w:val="00252B12"/>
    <w:rsid w:val="00260C76"/>
    <w:rsid w:val="00261C64"/>
    <w:rsid w:val="00261F07"/>
    <w:rsid w:val="002630CB"/>
    <w:rsid w:val="00265E0B"/>
    <w:rsid w:val="00276B55"/>
    <w:rsid w:val="00277BFC"/>
    <w:rsid w:val="00280CE9"/>
    <w:rsid w:val="002A30B5"/>
    <w:rsid w:val="002A4FB9"/>
    <w:rsid w:val="002A5E60"/>
    <w:rsid w:val="002B0E9C"/>
    <w:rsid w:val="002B12C8"/>
    <w:rsid w:val="002B4F38"/>
    <w:rsid w:val="002B7EFF"/>
    <w:rsid w:val="002B7F05"/>
    <w:rsid w:val="002C631F"/>
    <w:rsid w:val="002D054E"/>
    <w:rsid w:val="002D2653"/>
    <w:rsid w:val="002D390E"/>
    <w:rsid w:val="002D7038"/>
    <w:rsid w:val="002E2E6D"/>
    <w:rsid w:val="002E49BE"/>
    <w:rsid w:val="002E5EA1"/>
    <w:rsid w:val="002F0546"/>
    <w:rsid w:val="002F3556"/>
    <w:rsid w:val="002F4945"/>
    <w:rsid w:val="002F7F58"/>
    <w:rsid w:val="0031000D"/>
    <w:rsid w:val="00310645"/>
    <w:rsid w:val="003114DD"/>
    <w:rsid w:val="0032058F"/>
    <w:rsid w:val="00320E82"/>
    <w:rsid w:val="00333BF5"/>
    <w:rsid w:val="00334D94"/>
    <w:rsid w:val="003351E0"/>
    <w:rsid w:val="003468B4"/>
    <w:rsid w:val="00346E6D"/>
    <w:rsid w:val="00352715"/>
    <w:rsid w:val="00352FEC"/>
    <w:rsid w:val="00354EBE"/>
    <w:rsid w:val="00355653"/>
    <w:rsid w:val="00356AF9"/>
    <w:rsid w:val="003608BA"/>
    <w:rsid w:val="003612C3"/>
    <w:rsid w:val="003642C5"/>
    <w:rsid w:val="003664DE"/>
    <w:rsid w:val="003701EF"/>
    <w:rsid w:val="00371DC5"/>
    <w:rsid w:val="003741DC"/>
    <w:rsid w:val="0037447B"/>
    <w:rsid w:val="00375CFE"/>
    <w:rsid w:val="00375D54"/>
    <w:rsid w:val="003765C5"/>
    <w:rsid w:val="00380119"/>
    <w:rsid w:val="00381F93"/>
    <w:rsid w:val="00382182"/>
    <w:rsid w:val="00386DE5"/>
    <w:rsid w:val="0039026D"/>
    <w:rsid w:val="00396BF5"/>
    <w:rsid w:val="003A2408"/>
    <w:rsid w:val="003A2610"/>
    <w:rsid w:val="003A42F4"/>
    <w:rsid w:val="003A5898"/>
    <w:rsid w:val="003B0A25"/>
    <w:rsid w:val="003B28FF"/>
    <w:rsid w:val="003B6D76"/>
    <w:rsid w:val="003C0065"/>
    <w:rsid w:val="003C3109"/>
    <w:rsid w:val="003C428F"/>
    <w:rsid w:val="003C58F5"/>
    <w:rsid w:val="003C62C2"/>
    <w:rsid w:val="003C666E"/>
    <w:rsid w:val="003C735F"/>
    <w:rsid w:val="003D0A0C"/>
    <w:rsid w:val="003D6B75"/>
    <w:rsid w:val="003E0E5B"/>
    <w:rsid w:val="003E3739"/>
    <w:rsid w:val="003E3DEC"/>
    <w:rsid w:val="003E5496"/>
    <w:rsid w:val="003E66B3"/>
    <w:rsid w:val="003E7A65"/>
    <w:rsid w:val="003F3235"/>
    <w:rsid w:val="003F4F2B"/>
    <w:rsid w:val="003F5F6E"/>
    <w:rsid w:val="003F64A8"/>
    <w:rsid w:val="003F6778"/>
    <w:rsid w:val="003F7F43"/>
    <w:rsid w:val="004002F0"/>
    <w:rsid w:val="004007C8"/>
    <w:rsid w:val="004140B1"/>
    <w:rsid w:val="004151C8"/>
    <w:rsid w:val="004153AF"/>
    <w:rsid w:val="004154AB"/>
    <w:rsid w:val="0042049F"/>
    <w:rsid w:val="00432B34"/>
    <w:rsid w:val="004448D3"/>
    <w:rsid w:val="0044654B"/>
    <w:rsid w:val="00447473"/>
    <w:rsid w:val="00454630"/>
    <w:rsid w:val="00454BF5"/>
    <w:rsid w:val="0045617E"/>
    <w:rsid w:val="004561B8"/>
    <w:rsid w:val="0045741A"/>
    <w:rsid w:val="004606C8"/>
    <w:rsid w:val="004629FA"/>
    <w:rsid w:val="00465122"/>
    <w:rsid w:val="00474E49"/>
    <w:rsid w:val="00475465"/>
    <w:rsid w:val="004754BE"/>
    <w:rsid w:val="004756EE"/>
    <w:rsid w:val="0048647C"/>
    <w:rsid w:val="004872A1"/>
    <w:rsid w:val="00487BDA"/>
    <w:rsid w:val="00487CB6"/>
    <w:rsid w:val="0049210F"/>
    <w:rsid w:val="00494789"/>
    <w:rsid w:val="004957BC"/>
    <w:rsid w:val="00496BC2"/>
    <w:rsid w:val="004A3AC0"/>
    <w:rsid w:val="004B3DB8"/>
    <w:rsid w:val="004C1142"/>
    <w:rsid w:val="004D1D77"/>
    <w:rsid w:val="004D3038"/>
    <w:rsid w:val="004E2B96"/>
    <w:rsid w:val="004E5027"/>
    <w:rsid w:val="004F42CF"/>
    <w:rsid w:val="004F79AF"/>
    <w:rsid w:val="0050418C"/>
    <w:rsid w:val="00505C91"/>
    <w:rsid w:val="00516021"/>
    <w:rsid w:val="00517A57"/>
    <w:rsid w:val="00517A91"/>
    <w:rsid w:val="005210AB"/>
    <w:rsid w:val="00521876"/>
    <w:rsid w:val="005246E5"/>
    <w:rsid w:val="00525DD7"/>
    <w:rsid w:val="00526EEB"/>
    <w:rsid w:val="00533694"/>
    <w:rsid w:val="00534C84"/>
    <w:rsid w:val="00535D7F"/>
    <w:rsid w:val="00546D67"/>
    <w:rsid w:val="00547E66"/>
    <w:rsid w:val="0055051C"/>
    <w:rsid w:val="0055226C"/>
    <w:rsid w:val="00552C9E"/>
    <w:rsid w:val="00554B8F"/>
    <w:rsid w:val="00557C3C"/>
    <w:rsid w:val="00561371"/>
    <w:rsid w:val="005613D8"/>
    <w:rsid w:val="0056333E"/>
    <w:rsid w:val="005654D9"/>
    <w:rsid w:val="00566069"/>
    <w:rsid w:val="00567489"/>
    <w:rsid w:val="00567D06"/>
    <w:rsid w:val="00567DF6"/>
    <w:rsid w:val="00571DA0"/>
    <w:rsid w:val="00574D48"/>
    <w:rsid w:val="005827C5"/>
    <w:rsid w:val="005870E2"/>
    <w:rsid w:val="00593CAC"/>
    <w:rsid w:val="0059571A"/>
    <w:rsid w:val="005A179F"/>
    <w:rsid w:val="005A2377"/>
    <w:rsid w:val="005A2889"/>
    <w:rsid w:val="005A7CBD"/>
    <w:rsid w:val="005B0933"/>
    <w:rsid w:val="005B20A7"/>
    <w:rsid w:val="005B3721"/>
    <w:rsid w:val="005B3B5A"/>
    <w:rsid w:val="005B5AAC"/>
    <w:rsid w:val="005B60C4"/>
    <w:rsid w:val="005C0A89"/>
    <w:rsid w:val="005C3540"/>
    <w:rsid w:val="005C3FA4"/>
    <w:rsid w:val="005C52CB"/>
    <w:rsid w:val="005C741A"/>
    <w:rsid w:val="005D2384"/>
    <w:rsid w:val="005D31F0"/>
    <w:rsid w:val="005D46EB"/>
    <w:rsid w:val="005D7A26"/>
    <w:rsid w:val="005E103B"/>
    <w:rsid w:val="005E3FE0"/>
    <w:rsid w:val="005E5FC3"/>
    <w:rsid w:val="005F1F58"/>
    <w:rsid w:val="005F22A2"/>
    <w:rsid w:val="005F3DD2"/>
    <w:rsid w:val="005F3E08"/>
    <w:rsid w:val="005F5E52"/>
    <w:rsid w:val="005F727B"/>
    <w:rsid w:val="005F72B1"/>
    <w:rsid w:val="00600430"/>
    <w:rsid w:val="00601882"/>
    <w:rsid w:val="00601A64"/>
    <w:rsid w:val="00602B13"/>
    <w:rsid w:val="006039D2"/>
    <w:rsid w:val="0060778B"/>
    <w:rsid w:val="00607EF6"/>
    <w:rsid w:val="00610D46"/>
    <w:rsid w:val="00612D46"/>
    <w:rsid w:val="006209C4"/>
    <w:rsid w:val="00621AC9"/>
    <w:rsid w:val="00624849"/>
    <w:rsid w:val="006269E5"/>
    <w:rsid w:val="00627262"/>
    <w:rsid w:val="00630F21"/>
    <w:rsid w:val="006319EA"/>
    <w:rsid w:val="006428B6"/>
    <w:rsid w:val="0064501D"/>
    <w:rsid w:val="0065098C"/>
    <w:rsid w:val="00650EBB"/>
    <w:rsid w:val="00652D0E"/>
    <w:rsid w:val="006553FC"/>
    <w:rsid w:val="00655E4F"/>
    <w:rsid w:val="0065679C"/>
    <w:rsid w:val="00660D5B"/>
    <w:rsid w:val="00666283"/>
    <w:rsid w:val="006712CC"/>
    <w:rsid w:val="00673720"/>
    <w:rsid w:val="00673822"/>
    <w:rsid w:val="00673FF1"/>
    <w:rsid w:val="0067659F"/>
    <w:rsid w:val="00681828"/>
    <w:rsid w:val="00682B5A"/>
    <w:rsid w:val="006853A0"/>
    <w:rsid w:val="00687A45"/>
    <w:rsid w:val="00690699"/>
    <w:rsid w:val="00697949"/>
    <w:rsid w:val="006979BF"/>
    <w:rsid w:val="006A3EFF"/>
    <w:rsid w:val="006A52E9"/>
    <w:rsid w:val="006A550E"/>
    <w:rsid w:val="006A76B2"/>
    <w:rsid w:val="006A7DB7"/>
    <w:rsid w:val="006B0614"/>
    <w:rsid w:val="006B0C78"/>
    <w:rsid w:val="006B1484"/>
    <w:rsid w:val="006B2328"/>
    <w:rsid w:val="006B6409"/>
    <w:rsid w:val="006C0D52"/>
    <w:rsid w:val="006C1C7E"/>
    <w:rsid w:val="006C30BB"/>
    <w:rsid w:val="006C4024"/>
    <w:rsid w:val="006C5C29"/>
    <w:rsid w:val="006D039A"/>
    <w:rsid w:val="006D17FC"/>
    <w:rsid w:val="006D5450"/>
    <w:rsid w:val="006D5F27"/>
    <w:rsid w:val="006D6764"/>
    <w:rsid w:val="006E0BF4"/>
    <w:rsid w:val="006E0E47"/>
    <w:rsid w:val="006E58A3"/>
    <w:rsid w:val="006E5D83"/>
    <w:rsid w:val="006F0688"/>
    <w:rsid w:val="006F1C03"/>
    <w:rsid w:val="006F249B"/>
    <w:rsid w:val="006F47CA"/>
    <w:rsid w:val="006F5060"/>
    <w:rsid w:val="007066F0"/>
    <w:rsid w:val="00707C3A"/>
    <w:rsid w:val="007115B3"/>
    <w:rsid w:val="00713CC9"/>
    <w:rsid w:val="00714EAD"/>
    <w:rsid w:val="00715396"/>
    <w:rsid w:val="00717095"/>
    <w:rsid w:val="00722949"/>
    <w:rsid w:val="00725734"/>
    <w:rsid w:val="00727067"/>
    <w:rsid w:val="0072766C"/>
    <w:rsid w:val="00730133"/>
    <w:rsid w:val="0073487C"/>
    <w:rsid w:val="00737157"/>
    <w:rsid w:val="0073745A"/>
    <w:rsid w:val="00746568"/>
    <w:rsid w:val="00747B93"/>
    <w:rsid w:val="00752F32"/>
    <w:rsid w:val="007548AE"/>
    <w:rsid w:val="00755AE4"/>
    <w:rsid w:val="00756585"/>
    <w:rsid w:val="0076212C"/>
    <w:rsid w:val="00763B05"/>
    <w:rsid w:val="00763CAF"/>
    <w:rsid w:val="00771846"/>
    <w:rsid w:val="00783C2B"/>
    <w:rsid w:val="00784984"/>
    <w:rsid w:val="00784D69"/>
    <w:rsid w:val="007879A5"/>
    <w:rsid w:val="00790333"/>
    <w:rsid w:val="0079134B"/>
    <w:rsid w:val="0079372D"/>
    <w:rsid w:val="007973CC"/>
    <w:rsid w:val="007A0982"/>
    <w:rsid w:val="007A0FE7"/>
    <w:rsid w:val="007A2C07"/>
    <w:rsid w:val="007A5C62"/>
    <w:rsid w:val="007B0B9B"/>
    <w:rsid w:val="007B198F"/>
    <w:rsid w:val="007B418A"/>
    <w:rsid w:val="007B7497"/>
    <w:rsid w:val="007B77E0"/>
    <w:rsid w:val="007C5937"/>
    <w:rsid w:val="007D32F7"/>
    <w:rsid w:val="007D5D5E"/>
    <w:rsid w:val="007D6064"/>
    <w:rsid w:val="007D6746"/>
    <w:rsid w:val="007E0410"/>
    <w:rsid w:val="007E0D26"/>
    <w:rsid w:val="007E0EBC"/>
    <w:rsid w:val="007E1A8F"/>
    <w:rsid w:val="007E2AE5"/>
    <w:rsid w:val="007E3CF3"/>
    <w:rsid w:val="007E5A28"/>
    <w:rsid w:val="007E6B3F"/>
    <w:rsid w:val="007F0929"/>
    <w:rsid w:val="007F565B"/>
    <w:rsid w:val="007F7F26"/>
    <w:rsid w:val="00805219"/>
    <w:rsid w:val="008055A0"/>
    <w:rsid w:val="00805888"/>
    <w:rsid w:val="00805BBF"/>
    <w:rsid w:val="0080649A"/>
    <w:rsid w:val="008075EB"/>
    <w:rsid w:val="00814850"/>
    <w:rsid w:val="00822AA0"/>
    <w:rsid w:val="008230D8"/>
    <w:rsid w:val="00823A01"/>
    <w:rsid w:val="00841999"/>
    <w:rsid w:val="00844B80"/>
    <w:rsid w:val="008454B5"/>
    <w:rsid w:val="008454C6"/>
    <w:rsid w:val="00847296"/>
    <w:rsid w:val="00850144"/>
    <w:rsid w:val="008519BB"/>
    <w:rsid w:val="00854FB4"/>
    <w:rsid w:val="008558AE"/>
    <w:rsid w:val="00856C2C"/>
    <w:rsid w:val="008602D5"/>
    <w:rsid w:val="00860441"/>
    <w:rsid w:val="00861A9B"/>
    <w:rsid w:val="00864553"/>
    <w:rsid w:val="008663AC"/>
    <w:rsid w:val="00866627"/>
    <w:rsid w:val="00866863"/>
    <w:rsid w:val="00867FA7"/>
    <w:rsid w:val="0087051F"/>
    <w:rsid w:val="00874E2C"/>
    <w:rsid w:val="00876FF8"/>
    <w:rsid w:val="008773E1"/>
    <w:rsid w:val="008775A4"/>
    <w:rsid w:val="0087786A"/>
    <w:rsid w:val="0088062F"/>
    <w:rsid w:val="008819DF"/>
    <w:rsid w:val="00884A7A"/>
    <w:rsid w:val="0089322C"/>
    <w:rsid w:val="00893E92"/>
    <w:rsid w:val="008976AB"/>
    <w:rsid w:val="008A1B36"/>
    <w:rsid w:val="008A1F35"/>
    <w:rsid w:val="008A221B"/>
    <w:rsid w:val="008B3E30"/>
    <w:rsid w:val="008B5386"/>
    <w:rsid w:val="008B69A7"/>
    <w:rsid w:val="008B7C77"/>
    <w:rsid w:val="008C05D2"/>
    <w:rsid w:val="008C08BD"/>
    <w:rsid w:val="008C0E76"/>
    <w:rsid w:val="008C3F76"/>
    <w:rsid w:val="008C433B"/>
    <w:rsid w:val="008C4E03"/>
    <w:rsid w:val="008C5FF4"/>
    <w:rsid w:val="008C6259"/>
    <w:rsid w:val="008D2D4F"/>
    <w:rsid w:val="008D7B28"/>
    <w:rsid w:val="008E060B"/>
    <w:rsid w:val="008E1F74"/>
    <w:rsid w:val="008E40AB"/>
    <w:rsid w:val="008E4FEB"/>
    <w:rsid w:val="008F0B40"/>
    <w:rsid w:val="008F15D0"/>
    <w:rsid w:val="008F31F2"/>
    <w:rsid w:val="008F3A40"/>
    <w:rsid w:val="008F5AAB"/>
    <w:rsid w:val="008F7FAD"/>
    <w:rsid w:val="009058E0"/>
    <w:rsid w:val="00905986"/>
    <w:rsid w:val="0091194A"/>
    <w:rsid w:val="0091395F"/>
    <w:rsid w:val="009162F4"/>
    <w:rsid w:val="00917A77"/>
    <w:rsid w:val="00920907"/>
    <w:rsid w:val="00923C8B"/>
    <w:rsid w:val="00927C07"/>
    <w:rsid w:val="00930766"/>
    <w:rsid w:val="00930EF6"/>
    <w:rsid w:val="00932C12"/>
    <w:rsid w:val="00933B01"/>
    <w:rsid w:val="00933B29"/>
    <w:rsid w:val="00935D48"/>
    <w:rsid w:val="00936EBF"/>
    <w:rsid w:val="00940F16"/>
    <w:rsid w:val="009420E9"/>
    <w:rsid w:val="00943063"/>
    <w:rsid w:val="00953CFD"/>
    <w:rsid w:val="00954957"/>
    <w:rsid w:val="009616D7"/>
    <w:rsid w:val="00962D71"/>
    <w:rsid w:val="00963230"/>
    <w:rsid w:val="00963686"/>
    <w:rsid w:val="00964005"/>
    <w:rsid w:val="009657EC"/>
    <w:rsid w:val="0096784B"/>
    <w:rsid w:val="00967CD1"/>
    <w:rsid w:val="00970487"/>
    <w:rsid w:val="009709A5"/>
    <w:rsid w:val="00972DC7"/>
    <w:rsid w:val="00981368"/>
    <w:rsid w:val="0098621C"/>
    <w:rsid w:val="009940F9"/>
    <w:rsid w:val="009962B7"/>
    <w:rsid w:val="009A2A16"/>
    <w:rsid w:val="009A40FE"/>
    <w:rsid w:val="009A5777"/>
    <w:rsid w:val="009A7AC5"/>
    <w:rsid w:val="009A7B21"/>
    <w:rsid w:val="009B25AF"/>
    <w:rsid w:val="009B2E2B"/>
    <w:rsid w:val="009B3F1A"/>
    <w:rsid w:val="009B4550"/>
    <w:rsid w:val="009B4A8C"/>
    <w:rsid w:val="009C1431"/>
    <w:rsid w:val="009C176C"/>
    <w:rsid w:val="009C25D5"/>
    <w:rsid w:val="009C414B"/>
    <w:rsid w:val="009C6399"/>
    <w:rsid w:val="009C687B"/>
    <w:rsid w:val="009E064D"/>
    <w:rsid w:val="009E35D6"/>
    <w:rsid w:val="009E3614"/>
    <w:rsid w:val="009F0422"/>
    <w:rsid w:val="009F1A5B"/>
    <w:rsid w:val="009F1F5B"/>
    <w:rsid w:val="009F6CBF"/>
    <w:rsid w:val="009F757D"/>
    <w:rsid w:val="00A100FF"/>
    <w:rsid w:val="00A14676"/>
    <w:rsid w:val="00A15BF8"/>
    <w:rsid w:val="00A171C5"/>
    <w:rsid w:val="00A17AC4"/>
    <w:rsid w:val="00A2028A"/>
    <w:rsid w:val="00A21361"/>
    <w:rsid w:val="00A22C04"/>
    <w:rsid w:val="00A24406"/>
    <w:rsid w:val="00A3056E"/>
    <w:rsid w:val="00A334A7"/>
    <w:rsid w:val="00A33EBE"/>
    <w:rsid w:val="00A452D7"/>
    <w:rsid w:val="00A5202C"/>
    <w:rsid w:val="00A60B01"/>
    <w:rsid w:val="00A62D5E"/>
    <w:rsid w:val="00A635CB"/>
    <w:rsid w:val="00A65CBA"/>
    <w:rsid w:val="00A65F96"/>
    <w:rsid w:val="00A66317"/>
    <w:rsid w:val="00A66351"/>
    <w:rsid w:val="00A67513"/>
    <w:rsid w:val="00A738D7"/>
    <w:rsid w:val="00A80E47"/>
    <w:rsid w:val="00A85593"/>
    <w:rsid w:val="00A87C84"/>
    <w:rsid w:val="00A92960"/>
    <w:rsid w:val="00A96A22"/>
    <w:rsid w:val="00A97804"/>
    <w:rsid w:val="00AA04C2"/>
    <w:rsid w:val="00AA236D"/>
    <w:rsid w:val="00AA4319"/>
    <w:rsid w:val="00AA4344"/>
    <w:rsid w:val="00AA79FC"/>
    <w:rsid w:val="00AA7A32"/>
    <w:rsid w:val="00AB092B"/>
    <w:rsid w:val="00AB2B9E"/>
    <w:rsid w:val="00AB2C1C"/>
    <w:rsid w:val="00AC0C42"/>
    <w:rsid w:val="00AC16BD"/>
    <w:rsid w:val="00AC4B17"/>
    <w:rsid w:val="00AC6E10"/>
    <w:rsid w:val="00AD0ED7"/>
    <w:rsid w:val="00AD4918"/>
    <w:rsid w:val="00AE0047"/>
    <w:rsid w:val="00AE3F12"/>
    <w:rsid w:val="00AE59EE"/>
    <w:rsid w:val="00AE6F35"/>
    <w:rsid w:val="00AF2312"/>
    <w:rsid w:val="00AF52C2"/>
    <w:rsid w:val="00AF7C95"/>
    <w:rsid w:val="00B01BC1"/>
    <w:rsid w:val="00B01D55"/>
    <w:rsid w:val="00B113DC"/>
    <w:rsid w:val="00B12D94"/>
    <w:rsid w:val="00B178E9"/>
    <w:rsid w:val="00B22646"/>
    <w:rsid w:val="00B23A7C"/>
    <w:rsid w:val="00B30D4F"/>
    <w:rsid w:val="00B32C13"/>
    <w:rsid w:val="00B3507C"/>
    <w:rsid w:val="00B37228"/>
    <w:rsid w:val="00B40000"/>
    <w:rsid w:val="00B41D90"/>
    <w:rsid w:val="00B41EDB"/>
    <w:rsid w:val="00B4265D"/>
    <w:rsid w:val="00B460D7"/>
    <w:rsid w:val="00B47245"/>
    <w:rsid w:val="00B47739"/>
    <w:rsid w:val="00B47EB4"/>
    <w:rsid w:val="00B52BC2"/>
    <w:rsid w:val="00B5334E"/>
    <w:rsid w:val="00B54028"/>
    <w:rsid w:val="00B5464B"/>
    <w:rsid w:val="00B55174"/>
    <w:rsid w:val="00B64EE6"/>
    <w:rsid w:val="00B6765D"/>
    <w:rsid w:val="00B726AD"/>
    <w:rsid w:val="00B735B3"/>
    <w:rsid w:val="00B73F82"/>
    <w:rsid w:val="00B7434E"/>
    <w:rsid w:val="00B772A4"/>
    <w:rsid w:val="00B854DE"/>
    <w:rsid w:val="00B868F8"/>
    <w:rsid w:val="00B86FFB"/>
    <w:rsid w:val="00B90B9C"/>
    <w:rsid w:val="00B931AA"/>
    <w:rsid w:val="00B9410F"/>
    <w:rsid w:val="00B94203"/>
    <w:rsid w:val="00B95818"/>
    <w:rsid w:val="00B963CF"/>
    <w:rsid w:val="00BA1D84"/>
    <w:rsid w:val="00BA209B"/>
    <w:rsid w:val="00BA276C"/>
    <w:rsid w:val="00BA3379"/>
    <w:rsid w:val="00BA3F55"/>
    <w:rsid w:val="00BA4CAB"/>
    <w:rsid w:val="00BB1F72"/>
    <w:rsid w:val="00BB2D3F"/>
    <w:rsid w:val="00BB74D1"/>
    <w:rsid w:val="00BC4889"/>
    <w:rsid w:val="00BC519D"/>
    <w:rsid w:val="00BD1BD8"/>
    <w:rsid w:val="00BD2CAC"/>
    <w:rsid w:val="00BD5FC3"/>
    <w:rsid w:val="00BE0B52"/>
    <w:rsid w:val="00BE0F2E"/>
    <w:rsid w:val="00BE2DAB"/>
    <w:rsid w:val="00BE50F6"/>
    <w:rsid w:val="00BE5384"/>
    <w:rsid w:val="00BE5C8C"/>
    <w:rsid w:val="00BF604C"/>
    <w:rsid w:val="00C0085E"/>
    <w:rsid w:val="00C016C9"/>
    <w:rsid w:val="00C0287A"/>
    <w:rsid w:val="00C07608"/>
    <w:rsid w:val="00C12034"/>
    <w:rsid w:val="00C1327B"/>
    <w:rsid w:val="00C134C0"/>
    <w:rsid w:val="00C13808"/>
    <w:rsid w:val="00C1405B"/>
    <w:rsid w:val="00C30324"/>
    <w:rsid w:val="00C3125F"/>
    <w:rsid w:val="00C316DB"/>
    <w:rsid w:val="00C31B28"/>
    <w:rsid w:val="00C32DBF"/>
    <w:rsid w:val="00C337FB"/>
    <w:rsid w:val="00C33ED1"/>
    <w:rsid w:val="00C36596"/>
    <w:rsid w:val="00C42399"/>
    <w:rsid w:val="00C43461"/>
    <w:rsid w:val="00C43872"/>
    <w:rsid w:val="00C459A1"/>
    <w:rsid w:val="00C50D25"/>
    <w:rsid w:val="00C52CA4"/>
    <w:rsid w:val="00C56FA9"/>
    <w:rsid w:val="00C6563E"/>
    <w:rsid w:val="00C67D93"/>
    <w:rsid w:val="00C71541"/>
    <w:rsid w:val="00C72A04"/>
    <w:rsid w:val="00C737B4"/>
    <w:rsid w:val="00C75814"/>
    <w:rsid w:val="00C75A58"/>
    <w:rsid w:val="00C818BC"/>
    <w:rsid w:val="00C82904"/>
    <w:rsid w:val="00C837F6"/>
    <w:rsid w:val="00C84B80"/>
    <w:rsid w:val="00C86FA9"/>
    <w:rsid w:val="00C8779B"/>
    <w:rsid w:val="00C9100D"/>
    <w:rsid w:val="00C91104"/>
    <w:rsid w:val="00C91D99"/>
    <w:rsid w:val="00C92C08"/>
    <w:rsid w:val="00C94143"/>
    <w:rsid w:val="00C9574B"/>
    <w:rsid w:val="00C97979"/>
    <w:rsid w:val="00CA0D25"/>
    <w:rsid w:val="00CA129D"/>
    <w:rsid w:val="00CA1A2D"/>
    <w:rsid w:val="00CA62EB"/>
    <w:rsid w:val="00CB375E"/>
    <w:rsid w:val="00CB5E80"/>
    <w:rsid w:val="00CC0B19"/>
    <w:rsid w:val="00CC1DE6"/>
    <w:rsid w:val="00CC2D01"/>
    <w:rsid w:val="00CC314B"/>
    <w:rsid w:val="00CC420B"/>
    <w:rsid w:val="00CC464E"/>
    <w:rsid w:val="00CC4D64"/>
    <w:rsid w:val="00CD03D6"/>
    <w:rsid w:val="00CD50F0"/>
    <w:rsid w:val="00CD6947"/>
    <w:rsid w:val="00CE2820"/>
    <w:rsid w:val="00CE2CCD"/>
    <w:rsid w:val="00CF09BC"/>
    <w:rsid w:val="00D03474"/>
    <w:rsid w:val="00D03808"/>
    <w:rsid w:val="00D074A5"/>
    <w:rsid w:val="00D100B3"/>
    <w:rsid w:val="00D14FBD"/>
    <w:rsid w:val="00D15F06"/>
    <w:rsid w:val="00D17D12"/>
    <w:rsid w:val="00D3289F"/>
    <w:rsid w:val="00D35F6A"/>
    <w:rsid w:val="00D35FEA"/>
    <w:rsid w:val="00D4100F"/>
    <w:rsid w:val="00D422F3"/>
    <w:rsid w:val="00D4473D"/>
    <w:rsid w:val="00D44B82"/>
    <w:rsid w:val="00D45A6E"/>
    <w:rsid w:val="00D45B73"/>
    <w:rsid w:val="00D54338"/>
    <w:rsid w:val="00D63E30"/>
    <w:rsid w:val="00D67F1D"/>
    <w:rsid w:val="00D70562"/>
    <w:rsid w:val="00D72830"/>
    <w:rsid w:val="00D75BAB"/>
    <w:rsid w:val="00D80C32"/>
    <w:rsid w:val="00D82517"/>
    <w:rsid w:val="00D83414"/>
    <w:rsid w:val="00D845C4"/>
    <w:rsid w:val="00D86845"/>
    <w:rsid w:val="00D908A2"/>
    <w:rsid w:val="00D926C1"/>
    <w:rsid w:val="00D94AA1"/>
    <w:rsid w:val="00D96BB0"/>
    <w:rsid w:val="00D974BB"/>
    <w:rsid w:val="00D97790"/>
    <w:rsid w:val="00DA2366"/>
    <w:rsid w:val="00DA2B58"/>
    <w:rsid w:val="00DA30E2"/>
    <w:rsid w:val="00DA3CFA"/>
    <w:rsid w:val="00DA405E"/>
    <w:rsid w:val="00DA4EDF"/>
    <w:rsid w:val="00DB093D"/>
    <w:rsid w:val="00DB36B5"/>
    <w:rsid w:val="00DB444A"/>
    <w:rsid w:val="00DB6F09"/>
    <w:rsid w:val="00DC2586"/>
    <w:rsid w:val="00DC420D"/>
    <w:rsid w:val="00DC6FB7"/>
    <w:rsid w:val="00DD4375"/>
    <w:rsid w:val="00DD6805"/>
    <w:rsid w:val="00DD69A4"/>
    <w:rsid w:val="00DD7F0D"/>
    <w:rsid w:val="00DE2C7A"/>
    <w:rsid w:val="00DE2C8F"/>
    <w:rsid w:val="00DE3FB0"/>
    <w:rsid w:val="00DE498A"/>
    <w:rsid w:val="00DE5C68"/>
    <w:rsid w:val="00DE660E"/>
    <w:rsid w:val="00DE68FE"/>
    <w:rsid w:val="00DE6DF1"/>
    <w:rsid w:val="00DF0755"/>
    <w:rsid w:val="00DF1653"/>
    <w:rsid w:val="00DF37E3"/>
    <w:rsid w:val="00DF5A7C"/>
    <w:rsid w:val="00DF699B"/>
    <w:rsid w:val="00E001D6"/>
    <w:rsid w:val="00E01977"/>
    <w:rsid w:val="00E019B2"/>
    <w:rsid w:val="00E04047"/>
    <w:rsid w:val="00E05349"/>
    <w:rsid w:val="00E078DF"/>
    <w:rsid w:val="00E11A11"/>
    <w:rsid w:val="00E12860"/>
    <w:rsid w:val="00E15C86"/>
    <w:rsid w:val="00E162BF"/>
    <w:rsid w:val="00E166F6"/>
    <w:rsid w:val="00E17439"/>
    <w:rsid w:val="00E229D7"/>
    <w:rsid w:val="00E25614"/>
    <w:rsid w:val="00E30033"/>
    <w:rsid w:val="00E311C4"/>
    <w:rsid w:val="00E3172A"/>
    <w:rsid w:val="00E32D01"/>
    <w:rsid w:val="00E33A6F"/>
    <w:rsid w:val="00E34413"/>
    <w:rsid w:val="00E3540C"/>
    <w:rsid w:val="00E36CB3"/>
    <w:rsid w:val="00E37DD8"/>
    <w:rsid w:val="00E416F9"/>
    <w:rsid w:val="00E432EC"/>
    <w:rsid w:val="00E44B37"/>
    <w:rsid w:val="00E47738"/>
    <w:rsid w:val="00E54DC6"/>
    <w:rsid w:val="00E608C8"/>
    <w:rsid w:val="00E62F63"/>
    <w:rsid w:val="00E65E8F"/>
    <w:rsid w:val="00E67028"/>
    <w:rsid w:val="00E67231"/>
    <w:rsid w:val="00E67E12"/>
    <w:rsid w:val="00E74612"/>
    <w:rsid w:val="00E809E6"/>
    <w:rsid w:val="00E90365"/>
    <w:rsid w:val="00E93603"/>
    <w:rsid w:val="00E9526B"/>
    <w:rsid w:val="00E9543A"/>
    <w:rsid w:val="00E95937"/>
    <w:rsid w:val="00E95F4F"/>
    <w:rsid w:val="00E962C5"/>
    <w:rsid w:val="00E96EDD"/>
    <w:rsid w:val="00EA15FB"/>
    <w:rsid w:val="00EA1A60"/>
    <w:rsid w:val="00EA1D42"/>
    <w:rsid w:val="00EA20F3"/>
    <w:rsid w:val="00EA27B3"/>
    <w:rsid w:val="00EA34CD"/>
    <w:rsid w:val="00EB060E"/>
    <w:rsid w:val="00EB1AF0"/>
    <w:rsid w:val="00EB282C"/>
    <w:rsid w:val="00EB6010"/>
    <w:rsid w:val="00EB61F8"/>
    <w:rsid w:val="00EC28CB"/>
    <w:rsid w:val="00EC417F"/>
    <w:rsid w:val="00ED0A6E"/>
    <w:rsid w:val="00ED40A4"/>
    <w:rsid w:val="00ED7587"/>
    <w:rsid w:val="00ED75DC"/>
    <w:rsid w:val="00EE11D7"/>
    <w:rsid w:val="00EE63ED"/>
    <w:rsid w:val="00EE7D6D"/>
    <w:rsid w:val="00EF1038"/>
    <w:rsid w:val="00EF1AF2"/>
    <w:rsid w:val="00EF2BD5"/>
    <w:rsid w:val="00EF6D69"/>
    <w:rsid w:val="00F0473B"/>
    <w:rsid w:val="00F10827"/>
    <w:rsid w:val="00F13AA6"/>
    <w:rsid w:val="00F13C34"/>
    <w:rsid w:val="00F21E81"/>
    <w:rsid w:val="00F21F71"/>
    <w:rsid w:val="00F22C79"/>
    <w:rsid w:val="00F240B5"/>
    <w:rsid w:val="00F24D22"/>
    <w:rsid w:val="00F27677"/>
    <w:rsid w:val="00F30188"/>
    <w:rsid w:val="00F302D0"/>
    <w:rsid w:val="00F34D0F"/>
    <w:rsid w:val="00F4114C"/>
    <w:rsid w:val="00F4407F"/>
    <w:rsid w:val="00F466C9"/>
    <w:rsid w:val="00F517C1"/>
    <w:rsid w:val="00F5331F"/>
    <w:rsid w:val="00F53655"/>
    <w:rsid w:val="00F6286B"/>
    <w:rsid w:val="00F6397D"/>
    <w:rsid w:val="00F63ADD"/>
    <w:rsid w:val="00F658A2"/>
    <w:rsid w:val="00F65DE8"/>
    <w:rsid w:val="00F66997"/>
    <w:rsid w:val="00F66E1F"/>
    <w:rsid w:val="00F73F4A"/>
    <w:rsid w:val="00F758F8"/>
    <w:rsid w:val="00F80C31"/>
    <w:rsid w:val="00F9211C"/>
    <w:rsid w:val="00F9475E"/>
    <w:rsid w:val="00F97566"/>
    <w:rsid w:val="00F976B5"/>
    <w:rsid w:val="00FA1792"/>
    <w:rsid w:val="00FA510F"/>
    <w:rsid w:val="00FA561F"/>
    <w:rsid w:val="00FA5B6A"/>
    <w:rsid w:val="00FB0084"/>
    <w:rsid w:val="00FB383B"/>
    <w:rsid w:val="00FB3855"/>
    <w:rsid w:val="00FB48F0"/>
    <w:rsid w:val="00FC1323"/>
    <w:rsid w:val="00FC3EAD"/>
    <w:rsid w:val="00FC5036"/>
    <w:rsid w:val="00FD0774"/>
    <w:rsid w:val="00FD0976"/>
    <w:rsid w:val="00FD30EA"/>
    <w:rsid w:val="00FD7E55"/>
    <w:rsid w:val="00FE0ABE"/>
    <w:rsid w:val="00FE261E"/>
    <w:rsid w:val="00FE374B"/>
    <w:rsid w:val="00FF111B"/>
    <w:rsid w:val="00FF5B75"/>
    <w:rsid w:val="00FF5CD4"/>
    <w:rsid w:val="00FF6160"/>
    <w:rsid w:val="00FF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47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B0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09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5114C"/>
    <w:pPr>
      <w:ind w:left="720"/>
    </w:pPr>
    <w:rPr>
      <w:rFonts w:eastAsia="Times New Roman"/>
      <w:lang w:eastAsia="ru-RU"/>
    </w:rPr>
  </w:style>
  <w:style w:type="paragraph" w:styleId="NoSpacing">
    <w:name w:val="No Spacing"/>
    <w:uiPriority w:val="99"/>
    <w:qFormat/>
    <w:rsid w:val="00F976B5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55174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1"/>
    <w:basedOn w:val="Normal"/>
    <w:uiPriority w:val="99"/>
    <w:rsid w:val="00C1327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1">
    <w:name w:val="Заголовок 11"/>
    <w:basedOn w:val="Normal"/>
    <w:next w:val="Normal"/>
    <w:uiPriority w:val="99"/>
    <w:rsid w:val="00310645"/>
    <w:pPr>
      <w:widowControl w:val="0"/>
      <w:numPr>
        <w:numId w:val="2"/>
      </w:numPr>
      <w:tabs>
        <w:tab w:val="num" w:pos="360"/>
      </w:tabs>
      <w:suppressAutoHyphens/>
      <w:autoSpaceDE w:val="0"/>
      <w:spacing w:before="108" w:after="108" w:line="240" w:lineRule="auto"/>
      <w:ind w:left="0" w:firstLine="0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rsid w:val="00217CF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7CF0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217CF0"/>
    <w:pPr>
      <w:tabs>
        <w:tab w:val="left" w:pos="851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17CF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6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3270</TotalTime>
  <Pages>2</Pages>
  <Words>293</Words>
  <Characters>1676</Characters>
  <Application>Microsoft Office Outlook</Application>
  <DocSecurity>0</DocSecurity>
  <Lines>0</Lines>
  <Paragraphs>0</Paragraphs>
  <ScaleCrop>false</ScaleCrop>
  <Company>Администрация Васюринского СП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672</cp:revision>
  <cp:lastPrinted>2014-12-24T12:25:00Z</cp:lastPrinted>
  <dcterms:created xsi:type="dcterms:W3CDTF">2011-08-09T10:45:00Z</dcterms:created>
  <dcterms:modified xsi:type="dcterms:W3CDTF">2015-02-02T08:40:00Z</dcterms:modified>
</cp:coreProperties>
</file>